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A3175" w14:textId="77777777" w:rsidR="00AC1597" w:rsidRDefault="00AC1597" w:rsidP="00AC15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2D4809CE" w14:textId="77777777" w:rsidR="00AC1597" w:rsidRDefault="00AC1597" w:rsidP="00AC15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3FACF56F" w14:textId="77777777" w:rsidR="00AC1597" w:rsidRDefault="00AC1597" w:rsidP="00AC15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5075BE" w14:textId="77777777" w:rsidR="00AC1597" w:rsidRDefault="00AC1597" w:rsidP="00AC15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C1F2BB" w14:textId="77777777" w:rsidR="00AC1597" w:rsidRDefault="00AC1597" w:rsidP="00AC15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0189E1AE" w14:textId="77777777" w:rsidR="00AC1597" w:rsidRDefault="00AC1597" w:rsidP="00AC15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21A37959" w14:textId="77777777" w:rsidR="00AC1597" w:rsidRDefault="00AC1597" w:rsidP="00AC15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731A76" w14:textId="77777777" w:rsidR="00AC1597" w:rsidRDefault="00AC1597" w:rsidP="00AC15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CAD8A7" w14:textId="77777777" w:rsidR="00AC1597" w:rsidRDefault="00AC1597" w:rsidP="00AC15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2021</w:t>
      </w:r>
    </w:p>
    <w:p w14:paraId="3468BDDF" w14:textId="41E64E34" w:rsidR="00BA00AB" w:rsidRPr="00AC159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C15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D2AB6" w14:textId="77777777" w:rsidR="00AC1597" w:rsidRDefault="00AC1597" w:rsidP="009139A6">
      <w:r>
        <w:separator/>
      </w:r>
    </w:p>
  </w:endnote>
  <w:endnote w:type="continuationSeparator" w:id="0">
    <w:p w14:paraId="241CC17C" w14:textId="77777777" w:rsidR="00AC1597" w:rsidRDefault="00AC15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E7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829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C46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8DDD1" w14:textId="77777777" w:rsidR="00AC1597" w:rsidRDefault="00AC1597" w:rsidP="009139A6">
      <w:r>
        <w:separator/>
      </w:r>
    </w:p>
  </w:footnote>
  <w:footnote w:type="continuationSeparator" w:id="0">
    <w:p w14:paraId="687ABA6F" w14:textId="77777777" w:rsidR="00AC1597" w:rsidRDefault="00AC15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A31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3F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F7C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597"/>
    <w:rsid w:val="000666E0"/>
    <w:rsid w:val="002510B7"/>
    <w:rsid w:val="005C130B"/>
    <w:rsid w:val="00826F5C"/>
    <w:rsid w:val="009139A6"/>
    <w:rsid w:val="009448BB"/>
    <w:rsid w:val="00A3176C"/>
    <w:rsid w:val="00AC1597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36045"/>
  <w15:chartTrackingRefBased/>
  <w15:docId w15:val="{33C341D6-2E80-48C3-AF4B-B3F328FE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2021-04-22T13:08:00Z</dcterms:created>
  <dcterms:modified xsi:type="dcterms:W3CDTF">2021-04-22T13:08:00Z</dcterms:modified>
</cp:coreProperties>
</file>